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D977" w14:textId="5FA891A0" w:rsidR="001B74E3" w:rsidRPr="006C2E80" w:rsidRDefault="001B74E3" w:rsidP="001B74E3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126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C3-</w:t>
      </w:r>
      <w:r w:rsidR="005C6546" w:rsidRPr="00B37BE6">
        <w:rPr>
          <w:sz w:val="24"/>
          <w:szCs w:val="24"/>
        </w:rPr>
        <w:t>230</w:t>
      </w:r>
      <w:r w:rsidR="00905DC5">
        <w:rPr>
          <w:sz w:val="24"/>
          <w:szCs w:val="24"/>
        </w:rPr>
        <w:t>623</w:t>
      </w:r>
    </w:p>
    <w:p w14:paraId="5F958737" w14:textId="562084FF" w:rsidR="001B74E3" w:rsidRDefault="001B74E3" w:rsidP="001B74E3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 w:rsidR="005C6546">
        <w:rPr>
          <w:sz w:val="24"/>
          <w:szCs w:val="24"/>
        </w:rPr>
        <w:tab/>
        <w:t xml:space="preserve">(is revision of </w:t>
      </w:r>
      <w:r w:rsidR="005C6546" w:rsidRPr="00B37BE6">
        <w:rPr>
          <w:sz w:val="24"/>
          <w:szCs w:val="24"/>
        </w:rPr>
        <w:t>C3-230080</w:t>
      </w:r>
      <w:r w:rsidR="005C6546">
        <w:rPr>
          <w:sz w:val="24"/>
          <w:szCs w:val="24"/>
        </w:rPr>
        <w:t>)</w:t>
      </w:r>
    </w:p>
    <w:p w14:paraId="2D029B2C" w14:textId="77777777" w:rsidR="00E70B5A" w:rsidRPr="00E70B5A" w:rsidRDefault="00E70B5A" w:rsidP="00F659EB">
      <w:pPr>
        <w:pStyle w:val="Header"/>
        <w:tabs>
          <w:tab w:val="right" w:pos="9638"/>
        </w:tabs>
        <w:rPr>
          <w:sz w:val="24"/>
          <w:szCs w:val="24"/>
        </w:rPr>
      </w:pPr>
    </w:p>
    <w:p w14:paraId="469F97B5" w14:textId="3EA825A5" w:rsidR="00D05C6C" w:rsidRDefault="00D05C6C" w:rsidP="00D05C6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C4-</w:t>
      </w:r>
      <w:r w:rsidR="005C6546" w:rsidRPr="00B37BE6">
        <w:rPr>
          <w:sz w:val="24"/>
          <w:szCs w:val="24"/>
        </w:rPr>
        <w:t>2304</w:t>
      </w:r>
      <w:r w:rsidR="005C6546">
        <w:rPr>
          <w:sz w:val="24"/>
          <w:szCs w:val="24"/>
        </w:rPr>
        <w:t>99</w:t>
      </w:r>
    </w:p>
    <w:p w14:paraId="761F2352" w14:textId="772D642D" w:rsidR="002201D7" w:rsidRPr="00E70B5A" w:rsidRDefault="00D05C6C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Yu Mincho"/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 w:rsidR="005C6546">
        <w:rPr>
          <w:sz w:val="24"/>
          <w:szCs w:val="24"/>
        </w:rPr>
        <w:tab/>
        <w:t xml:space="preserve">(is revision of </w:t>
      </w:r>
      <w:r w:rsidR="005C6546" w:rsidRPr="00B37BE6">
        <w:rPr>
          <w:sz w:val="24"/>
          <w:szCs w:val="24"/>
        </w:rPr>
        <w:t>C4-230439</w:t>
      </w:r>
      <w:r w:rsidR="005C6546">
        <w:rPr>
          <w:sz w:val="24"/>
          <w:szCs w:val="24"/>
        </w:rPr>
        <w:t>)</w:t>
      </w:r>
    </w:p>
    <w:p w14:paraId="0D366E04" w14:textId="77777777" w:rsidR="00D05C6C" w:rsidRPr="00D05C6C" w:rsidRDefault="00D05C6C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18F00945" w14:textId="77777777" w:rsidR="00D60E57" w:rsidRPr="002201D7" w:rsidRDefault="00D60E5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A3D60D3" w14:textId="3C5DCBF4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</w:t>
      </w:r>
      <w:r w:rsidRPr="005A5C5E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Mobile, </w:t>
      </w:r>
      <w:r w:rsidR="00367F5A">
        <w:rPr>
          <w:rFonts w:ascii="Arial" w:hAnsi="Arial" w:cs="Arial"/>
          <w:b/>
          <w:sz w:val="24"/>
          <w:szCs w:val="24"/>
          <w:lang w:val="en-US" w:eastAsia="zh-CN"/>
        </w:rPr>
        <w:t>vivo</w:t>
      </w:r>
    </w:p>
    <w:p w14:paraId="7FB858B6" w14:textId="52AC75E7" w:rsidR="005A09B5" w:rsidRPr="00215848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82A" w:rsidRPr="00A4482A">
        <w:rPr>
          <w:rFonts w:ascii="Arial" w:eastAsia="Batang" w:hAnsi="Arial" w:cs="Arial"/>
          <w:b/>
          <w:sz w:val="24"/>
          <w:szCs w:val="24"/>
          <w:lang w:eastAsia="zh-CN"/>
        </w:rPr>
        <w:t>New WID on Enablers for Network Automation for 5G - phase 3</w:t>
      </w:r>
    </w:p>
    <w:p w14:paraId="5E304B0E" w14:textId="77777777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BC4B8C" w14:textId="59E87E1A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3A57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2A88A9AB" w:rsidR="005A09B5" w:rsidRDefault="000E745F">
      <w:pPr>
        <w:pStyle w:val="Heading8"/>
      </w:pPr>
      <w:r>
        <w:t xml:space="preserve">Title: </w:t>
      </w:r>
      <w:bookmarkStart w:id="0" w:name="OLE_LINK3"/>
      <w:r w:rsidR="00A4482A" w:rsidRPr="00A4482A">
        <w:t>New WID on Enablers for Network Automation for 5G - phase 3</w:t>
      </w:r>
    </w:p>
    <w:bookmarkEnd w:id="0"/>
    <w:p w14:paraId="460F2462" w14:textId="179AE6E6" w:rsidR="005A09B5" w:rsidRDefault="000E745F">
      <w:pPr>
        <w:pStyle w:val="Heading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50B2C6AF" w:rsidR="005A09B5" w:rsidRDefault="000E745F">
      <w:pPr>
        <w:pStyle w:val="Heading8"/>
      </w:pPr>
      <w:r>
        <w:t>Unique identifier:</w:t>
      </w:r>
      <w:r>
        <w:tab/>
      </w:r>
      <w:r w:rsidR="00D60E57" w:rsidRPr="00516A09">
        <w:rPr>
          <w:highlight w:val="yellow"/>
          <w:lang w:val="fr-FR"/>
        </w:rPr>
        <w:t>XXXXXX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53B91078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270BA13" w:rsidR="005A09B5" w:rsidRDefault="00E3232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 are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PFD Determination Analytics;</w:t>
      </w:r>
    </w:p>
    <w:p w14:paraId="784A0F0D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4C3056DD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the NEF and the DCCF to support the case;</w:t>
      </w:r>
    </w:p>
    <w:p w14:paraId="758140E9" w14:textId="615836F1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E9D80D8" w14:textId="4378B699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to support storage policy and consumer requested storage handling;</w:t>
      </w:r>
    </w:p>
    <w:p w14:paraId="21E2C1AB" w14:textId="264D0E9E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Updates support event muting extensions;</w:t>
      </w:r>
    </w:p>
    <w:p w14:paraId="1040A7C0" w14:textId="52CA3E7F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to support DCCF relocation/reselection.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06B93C68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B4F273E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SMF;</w:t>
      </w:r>
    </w:p>
    <w:p w14:paraId="76A1379B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URSP updates in Service Experience Analytics;</w:t>
      </w:r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FA5B741" w14:textId="54CCC7E0" w:rsidR="00391841" w:rsidRPr="00391841" w:rsidRDefault="00391841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91841">
        <w:rPr>
          <w:lang w:val="en-US" w:eastAsia="zh-CN"/>
        </w:rPr>
        <w:t xml:space="preserve">Managing Impact of storing data in </w:t>
      </w:r>
      <w:proofErr w:type="spellStart"/>
      <w:r w:rsidRPr="00391841">
        <w:rPr>
          <w:lang w:val="en-US" w:eastAsia="zh-CN"/>
        </w:rPr>
        <w:t>NFp</w:t>
      </w:r>
      <w:proofErr w:type="spellEnd"/>
      <w:r w:rsidRPr="00391841">
        <w:rPr>
          <w:lang w:val="en-US" w:eastAsia="zh-CN"/>
        </w:rPr>
        <w:t xml:space="preserve"> during muting</w:t>
      </w:r>
      <w:r>
        <w:rPr>
          <w:lang w:val="en-US" w:eastAsia="zh-CN"/>
        </w:rPr>
        <w:t>.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6C3DB839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</w:t>
      </w:r>
    </w:p>
    <w:p w14:paraId="124BC420" w14:textId="7777777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628633" w14:textId="79F77A41" w:rsidR="003C6579" w:rsidRPr="00944611" w:rsidRDefault="00944611" w:rsidP="00862828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944611">
        <w:rPr>
          <w:lang w:val="en-US" w:eastAsia="zh-CN"/>
        </w:rPr>
        <w:t xml:space="preserve">Potential update </w:t>
      </w:r>
      <w:r w:rsidR="00C538F9">
        <w:rPr>
          <w:lang w:val="en-US" w:eastAsia="zh-CN"/>
        </w:rPr>
        <w:t>to the</w:t>
      </w:r>
      <w:r w:rsidRPr="00944611">
        <w:rPr>
          <w:lang w:val="en-US" w:eastAsia="zh-CN"/>
        </w:rPr>
        <w:t xml:space="preserve"> GMLC to support finer granularity of location information.</w:t>
      </w:r>
    </w:p>
    <w:p w14:paraId="5BF94B3F" w14:textId="77777777" w:rsidR="00862828" w:rsidRDefault="00862828">
      <w:pPr>
        <w:pStyle w:val="B1"/>
        <w:rPr>
          <w:rFonts w:eastAsia="Times New Roman"/>
          <w:color w:val="auto"/>
          <w:lang w:eastAsia="zh-CN"/>
        </w:rPr>
      </w:pP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AF377A" w14:paraId="3804B1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7D0A0B70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</w:t>
            </w:r>
          </w:p>
          <w:p w14:paraId="381C1A7D" w14:textId="5169E4D1" w:rsidR="007814E1" w:rsidRDefault="007814E1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05E6DF48" w:rsidR="00AF377A" w:rsidRP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0510759F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Potential update on data collection related to the URSP rules enforcement and application matched;</w:t>
            </w:r>
          </w:p>
          <w:p w14:paraId="6EAD2969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  <w:p w14:paraId="7A679F9F" w14:textId="230DFD89" w:rsidR="001525D9" w:rsidRDefault="001525D9" w:rsidP="00AF377A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21BCD1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6149" w14:textId="08A82DD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5BF" w14:textId="4BB2DD9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D56" w14:textId="58D8E0E8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FC" w14:textId="1338FE5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525D9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FC3" w14:textId="77777777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584AA11E" w14:textId="157BFE09" w:rsidR="001525D9" w:rsidRDefault="001525D9" w:rsidP="001525D9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0407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D478" w14:textId="4825314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E" w14:textId="50FABE0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AFE" w14:textId="3E58B349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7BC" w14:textId="6BE2DFD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3B00851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</w:t>
            </w:r>
            <w:proofErr w:type="spellStart"/>
            <w:r>
              <w:rPr>
                <w:lang w:val="en-US" w:eastAsia="zh-CN"/>
              </w:rPr>
              <w:t>AnLF</w:t>
            </w:r>
            <w:proofErr w:type="spellEnd"/>
            <w:r>
              <w:rPr>
                <w:lang w:val="en-US" w:eastAsia="zh-CN"/>
              </w:rPr>
              <w:t xml:space="preserve">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DF" w14:textId="3092DD5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Support of NWDAF-assisted application detection</w:t>
            </w:r>
            <w:r>
              <w:rPr>
                <w:lang w:val="en-US" w:eastAsia="zh-CN"/>
              </w:rPr>
              <w:t>;</w:t>
            </w:r>
          </w:p>
          <w:p w14:paraId="0D4337CB" w14:textId="720B7644" w:rsidR="001525D9" w:rsidRPr="00F141E7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297E89A4" w14:textId="002533E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636B9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8BA" w14:textId="3676271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E" w14:textId="1056467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E16" w14:textId="58DABAA4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AF" w14:textId="5A371D3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35F2D5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736" w14:textId="53975F3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1F7" w14:textId="6E486DC4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nhancements for </w:t>
            </w:r>
            <w:r>
              <w:rPr>
                <w:noProof/>
              </w:rPr>
              <w:t>the URSP rule derivation.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848" w14:textId="1386BC1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DD0B" w14:textId="32EA07C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B70EC3" w:rsidRPr="007A1F91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7D398577" w:rsidR="00B70EC3" w:rsidRDefault="00B70EC3" w:rsidP="00B70EC3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 xml:space="preserve">Network Data Analytics </w:t>
            </w:r>
            <w:proofErr w:type="spellStart"/>
            <w:r w:rsidRPr="009A3722">
              <w:rPr>
                <w:lang w:val="en-US" w:eastAsia="zh-CN"/>
              </w:rPr>
              <w:t>signalling</w:t>
            </w:r>
            <w:proofErr w:type="spellEnd"/>
            <w:r w:rsidRPr="009A3722">
              <w:rPr>
                <w:lang w:val="en-US" w:eastAsia="zh-CN"/>
              </w:rPr>
              <w:t xml:space="preserve">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7777777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709B5A9B" w14:textId="77777777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  <w:p w14:paraId="2A9F918B" w14:textId="0369101A" w:rsidR="00B70EC3" w:rsidRDefault="00B70EC3" w:rsidP="00B70EC3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0D2" w14:textId="77777777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  <w:p w14:paraId="1AB77B99" w14:textId="4004E788" w:rsidR="00B70EC3" w:rsidRDefault="00B70EC3" w:rsidP="00B70EC3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B91" w14:textId="77777777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1B4E2F75" w14:textId="555FA85F" w:rsidR="00B70EC3" w:rsidRDefault="00B70EC3" w:rsidP="00B70EC3">
            <w:pPr>
              <w:pStyle w:val="TAL"/>
              <w:rPr>
                <w:lang w:val="en-US"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31753" w14:paraId="3A4F27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3D5" w14:textId="2A29CAFC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3DC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2010643E" w14:textId="4BEEA97B" w:rsidR="00391841" w:rsidRPr="00391841" w:rsidRDefault="00391841" w:rsidP="00E31753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B67" w14:textId="3BD9DEDB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FD5" w14:textId="3047445D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98E765C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48FE9C1B" w14:textId="294A09D1" w:rsidR="00E31753" w:rsidRDefault="00E31753" w:rsidP="00E3175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E31753" w:rsidRDefault="00E31753" w:rsidP="00E31753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0CC220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5DE19ED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consent.</w:t>
            </w:r>
          </w:p>
          <w:p w14:paraId="161708F5" w14:textId="18675A24" w:rsidR="00E31753" w:rsidRPr="00BF1AC0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CAAD54C" w:rsidR="00E31753" w:rsidRDefault="00E31753" w:rsidP="00E31753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53CE0AA3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ACE3E9A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  <w:p w14:paraId="1FE376E2" w14:textId="7030CA4F" w:rsidR="00E31753" w:rsidRDefault="00E31753" w:rsidP="00E3175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588728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4827B78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2C9F73D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GMLC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66C26591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4ABF5A1F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501E0E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404" w14:textId="1BD47302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722" w14:textId="40D3D6E0" w:rsidR="00E31753" w:rsidRDefault="00391841" w:rsidP="00E31753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 w:rsidR="00E31753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2F5" w14:textId="6E984DCC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15D" w14:textId="63ED83D1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E31753" w:rsidRDefault="00E31753" w:rsidP="00E3175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E31753" w:rsidRDefault="00E31753" w:rsidP="00E3175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E31753" w:rsidRPr="00BF1AC0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74B1DB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C3A" w14:textId="2D3E71B9" w:rsidR="00E31753" w:rsidRDefault="00E31753" w:rsidP="00E3175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4A0" w14:textId="41C493BB" w:rsidR="00E31753" w:rsidRDefault="00391841" w:rsidP="00E31753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 w:rsidR="00E31753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2A6" w14:textId="3FC698DE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0CE" w14:textId="40E3541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lastRenderedPageBreak/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proofErr w:type="spellStart"/>
      <w:r w:rsidRPr="00661178">
        <w:rPr>
          <w:rFonts w:hint="eastAsia"/>
          <w:lang w:val="en-US" w:eastAsia="zh-CN"/>
        </w:rPr>
        <w:t>Zhennning</w:t>
      </w:r>
      <w:proofErr w:type="spellEnd"/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Ericsson</w:t>
            </w:r>
          </w:p>
        </w:tc>
      </w:tr>
      <w:tr w:rsidR="00A732FD" w14:paraId="034CA48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92FB" w14:textId="16B44BE0" w:rsidR="00A732FD" w:rsidRDefault="00A732FD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uawei</w:t>
            </w:r>
          </w:p>
        </w:tc>
      </w:tr>
      <w:tr w:rsidR="00DF3C38" w14:paraId="2E430E4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97D" w14:textId="6A058F33" w:rsidR="00DF3C38" w:rsidRPr="00DF3C38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5208F8" w14:paraId="527775A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63AB" w14:textId="3D9B1D9D" w:rsidR="005208F8" w:rsidRDefault="005208F8" w:rsidP="006B1448">
            <w:pPr>
              <w:pStyle w:val="TAL"/>
              <w:rPr>
                <w:rFonts w:eastAsia="等线"/>
                <w:lang w:eastAsia="zh-CN"/>
              </w:rPr>
            </w:pPr>
            <w:r w:rsidRPr="005208F8">
              <w:rPr>
                <w:rFonts w:eastAsia="等线"/>
                <w:lang w:eastAsia="zh-CN"/>
              </w:rPr>
              <w:t>Nokia Shanghai Bell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49FBE5DA" w:rsidR="006B1448" w:rsidRPr="003D64F7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 w:rsidRPr="00DF3C38">
              <w:rPr>
                <w:rFonts w:eastAsia="等线"/>
                <w:lang w:eastAsia="zh-CN"/>
              </w:rPr>
              <w:t>Samsung</w:t>
            </w:r>
          </w:p>
        </w:tc>
      </w:tr>
      <w:tr w:rsidR="00F32B9C" w14:paraId="451F1AB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4E7" w14:textId="071C333F" w:rsidR="00F32B9C" w:rsidRPr="00DF3C38" w:rsidRDefault="00AA6599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vivo</w:t>
            </w:r>
          </w:p>
        </w:tc>
      </w:tr>
      <w:tr w:rsidR="00DF3C3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53313E14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DF3C3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DF3C38" w:rsidRPr="003D64F7" w:rsidRDefault="00DF3C38" w:rsidP="00DF3C38">
            <w:pPr>
              <w:pStyle w:val="TAL"/>
            </w:pP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DF3C38" w:rsidRPr="003D64F7" w:rsidRDefault="00DF3C38" w:rsidP="00DF3C38">
            <w:pPr>
              <w:pStyle w:val="TAL"/>
            </w:pP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6597A" w14:textId="77777777" w:rsidR="00641E12" w:rsidRDefault="00641E12">
      <w:pPr>
        <w:spacing w:after="0"/>
      </w:pPr>
      <w:r>
        <w:separator/>
      </w:r>
    </w:p>
  </w:endnote>
  <w:endnote w:type="continuationSeparator" w:id="0">
    <w:p w14:paraId="35084328" w14:textId="77777777" w:rsidR="00641E12" w:rsidRDefault="00641E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9D50B" w14:textId="77777777" w:rsidR="00641E12" w:rsidRDefault="00641E12">
      <w:pPr>
        <w:spacing w:after="0"/>
      </w:pPr>
      <w:r>
        <w:separator/>
      </w:r>
    </w:p>
  </w:footnote>
  <w:footnote w:type="continuationSeparator" w:id="0">
    <w:p w14:paraId="21D811A4" w14:textId="77777777" w:rsidR="00641E12" w:rsidRDefault="00641E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794D7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D9B20B3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4DAE"/>
    <w:rsid w:val="00046C91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3A57"/>
    <w:rsid w:val="0008725D"/>
    <w:rsid w:val="00087766"/>
    <w:rsid w:val="00090634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0F4F03"/>
    <w:rsid w:val="001001BD"/>
    <w:rsid w:val="00102222"/>
    <w:rsid w:val="00103EBB"/>
    <w:rsid w:val="00120541"/>
    <w:rsid w:val="001211F3"/>
    <w:rsid w:val="00122A61"/>
    <w:rsid w:val="00127B5D"/>
    <w:rsid w:val="00133B51"/>
    <w:rsid w:val="00135777"/>
    <w:rsid w:val="001525D9"/>
    <w:rsid w:val="00163798"/>
    <w:rsid w:val="0016394E"/>
    <w:rsid w:val="00171925"/>
    <w:rsid w:val="00171EC9"/>
    <w:rsid w:val="00173998"/>
    <w:rsid w:val="00174617"/>
    <w:rsid w:val="001759A7"/>
    <w:rsid w:val="00197084"/>
    <w:rsid w:val="001A4192"/>
    <w:rsid w:val="001A7910"/>
    <w:rsid w:val="001B14F7"/>
    <w:rsid w:val="001B261B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D8F"/>
    <w:rsid w:val="004778DB"/>
    <w:rsid w:val="00477B2D"/>
    <w:rsid w:val="004820D6"/>
    <w:rsid w:val="0048267C"/>
    <w:rsid w:val="00484A2E"/>
    <w:rsid w:val="00486CB7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4F7A5F"/>
    <w:rsid w:val="00502CD2"/>
    <w:rsid w:val="00503659"/>
    <w:rsid w:val="00504E33"/>
    <w:rsid w:val="005125F8"/>
    <w:rsid w:val="005206E9"/>
    <w:rsid w:val="005208F8"/>
    <w:rsid w:val="005213AE"/>
    <w:rsid w:val="005267CE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C5E"/>
    <w:rsid w:val="005A5E1D"/>
    <w:rsid w:val="005A7577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23BE"/>
    <w:rsid w:val="006418C6"/>
    <w:rsid w:val="00641E12"/>
    <w:rsid w:val="00641ED8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E5A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E23CB"/>
    <w:rsid w:val="008E27BD"/>
    <w:rsid w:val="009015E2"/>
    <w:rsid w:val="00905DC5"/>
    <w:rsid w:val="009078FB"/>
    <w:rsid w:val="00907A70"/>
    <w:rsid w:val="00913B85"/>
    <w:rsid w:val="00915DF7"/>
    <w:rsid w:val="00920224"/>
    <w:rsid w:val="00922FCB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E234F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732FD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4521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2963"/>
    <w:rsid w:val="00B14709"/>
    <w:rsid w:val="00B15FAB"/>
    <w:rsid w:val="00B22618"/>
    <w:rsid w:val="00B23FB0"/>
    <w:rsid w:val="00B25663"/>
    <w:rsid w:val="00B2743D"/>
    <w:rsid w:val="00B3015C"/>
    <w:rsid w:val="00B344D8"/>
    <w:rsid w:val="00B37BE6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0631C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2A60"/>
    <w:rsid w:val="00E13CB2"/>
    <w:rsid w:val="00E13D6A"/>
    <w:rsid w:val="00E13FD9"/>
    <w:rsid w:val="00E20C37"/>
    <w:rsid w:val="00E27AAA"/>
    <w:rsid w:val="00E31753"/>
    <w:rsid w:val="00E32324"/>
    <w:rsid w:val="00E418DE"/>
    <w:rsid w:val="00E4323C"/>
    <w:rsid w:val="00E43AC4"/>
    <w:rsid w:val="00E45112"/>
    <w:rsid w:val="00E52C57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3099A"/>
    <w:rsid w:val="00F32B9C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6BE5"/>
    <w:rsid w:val="00F80982"/>
    <w:rsid w:val="00F809FD"/>
    <w:rsid w:val="00F83D11"/>
    <w:rsid w:val="00F902F6"/>
    <w:rsid w:val="00F91B24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宋体" w:eastAsia="宋体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宋体" w:eastAsia="宋体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Zhenning-rev5-nokia</cp:lastModifiedBy>
  <cp:revision>3</cp:revision>
  <cp:lastPrinted>2000-02-29T11:31:00Z</cp:lastPrinted>
  <dcterms:created xsi:type="dcterms:W3CDTF">2023-03-02T06:12:00Z</dcterms:created>
  <dcterms:modified xsi:type="dcterms:W3CDTF">2023-03-02T06:12:00Z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